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0BEB21" w14:textId="77777777" w:rsidR="0029435D" w:rsidRPr="00355227" w:rsidRDefault="00355227" w:rsidP="00775898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outlineLvl w:val="0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14:paraId="410BEB22" w14:textId="77777777"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14:paraId="410BEB23" w14:textId="77777777" w:rsidR="0029435D" w:rsidRPr="007F2570" w:rsidRDefault="0029435D" w:rsidP="007F2570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 w:rsidRPr="00355227">
        <w:rPr>
          <w:rFonts w:ascii="Arial" w:eastAsia="Calibri" w:hAnsi="Arial" w:cs="Arial"/>
          <w:b/>
          <w:sz w:val="24"/>
          <w:szCs w:val="22"/>
        </w:rPr>
        <w:t>[</w:t>
      </w:r>
      <w:r w:rsidRPr="00355227">
        <w:rPr>
          <w:rFonts w:ascii="Arial" w:eastAsia="Calibri" w:hAnsi="Arial" w:cs="Arial"/>
          <w:b/>
          <w:sz w:val="24"/>
          <w:szCs w:val="22"/>
          <w:highlight w:val="yellow"/>
        </w:rPr>
        <w:t xml:space="preserve">Guidance Note: </w:t>
      </w:r>
      <w:r w:rsidRPr="00355227">
        <w:rPr>
          <w:rFonts w:ascii="Arial" w:eastAsia="Calibri" w:hAnsi="Arial" w:cs="Arial"/>
          <w:sz w:val="24"/>
          <w:szCs w:val="22"/>
        </w:rPr>
        <w:t>This Schedule should be used where more detailed pricing inf</w:t>
      </w:r>
      <w:bookmarkStart w:id="0" w:name="_GoBack"/>
      <w:bookmarkEnd w:id="0"/>
      <w:r w:rsidRPr="00355227">
        <w:rPr>
          <w:rFonts w:ascii="Arial" w:eastAsia="Calibri" w:hAnsi="Arial" w:cs="Arial"/>
          <w:sz w:val="24"/>
          <w:szCs w:val="22"/>
        </w:rPr>
        <w:t xml:space="preserve">ormation is required </w:t>
      </w:r>
      <w:r w:rsidR="00B75170">
        <w:rPr>
          <w:rFonts w:ascii="Arial" w:eastAsia="Calibri" w:hAnsi="Arial" w:cs="Arial"/>
          <w:sz w:val="24"/>
          <w:szCs w:val="22"/>
        </w:rPr>
        <w:t>in addition to that on the Call-</w:t>
      </w:r>
      <w:r w:rsidRPr="00355227">
        <w:rPr>
          <w:rFonts w:ascii="Arial" w:eastAsia="Calibri" w:hAnsi="Arial" w:cs="Arial"/>
          <w:sz w:val="24"/>
          <w:szCs w:val="22"/>
        </w:rPr>
        <w:t>Off Order Form</w:t>
      </w:r>
      <w:r w:rsidR="00355227" w:rsidRPr="00355227">
        <w:rPr>
          <w:rFonts w:ascii="Arial" w:eastAsia="Calibri" w:hAnsi="Arial" w:cs="Arial"/>
          <w:sz w:val="24"/>
          <w:szCs w:val="22"/>
        </w:rPr>
        <w:t xml:space="preserve">] </w:t>
      </w:r>
    </w:p>
    <w:sectPr w:rsidR="0029435D" w:rsidRPr="007F2570" w:rsidSect="00B75170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6B0B9D" w14:textId="77777777" w:rsidR="003D2FAD" w:rsidRDefault="003D2FAD">
      <w:pPr>
        <w:spacing w:after="0" w:line="20" w:lineRule="exact"/>
      </w:pPr>
    </w:p>
  </w:endnote>
  <w:endnote w:type="continuationSeparator" w:id="0">
    <w:p w14:paraId="07DD6BEE" w14:textId="77777777" w:rsidR="003D2FAD" w:rsidRDefault="003D2FAD">
      <w:pPr>
        <w:spacing w:after="0" w:line="20" w:lineRule="exact"/>
      </w:pPr>
    </w:p>
  </w:endnote>
  <w:endnote w:type="continuationNotice" w:id="1">
    <w:p w14:paraId="226E801D" w14:textId="77777777" w:rsidR="003D2FAD" w:rsidRDefault="003D2FAD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0BEB2D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14:paraId="410BEB2E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14:paraId="410BEB2F" w14:textId="77777777"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0BEB34" w14:textId="77777777" w:rsidR="00EA0F08" w:rsidRDefault="00EA0F08" w:rsidP="00C973D8">
    <w:pPr>
      <w:pStyle w:val="Footer"/>
      <w:rPr>
        <w:rFonts w:ascii="Arial" w:hAnsi="Arial" w:cs="Arial"/>
        <w:sz w:val="20"/>
      </w:rPr>
    </w:pPr>
  </w:p>
  <w:p w14:paraId="410BEB35" w14:textId="77777777" w:rsidR="007F2570" w:rsidRPr="004D7CEB" w:rsidRDefault="007F2570" w:rsidP="007F2570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>
      <w:rPr>
        <w:rFonts w:ascii="Arial" w:hAnsi="Arial" w:cs="Arial"/>
        <w:sz w:val="20"/>
      </w:rPr>
      <w:t>3808</w:t>
    </w:r>
  </w:p>
  <w:p w14:paraId="410BEB36" w14:textId="21687F92" w:rsidR="007F2570" w:rsidRDefault="007F2570" w:rsidP="0077589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 xml:space="preserve">Project Version: </w:t>
    </w:r>
    <w:r w:rsidR="00775898">
      <w:rPr>
        <w:rFonts w:ascii="Arial" w:hAnsi="Arial" w:cs="Arial"/>
        <w:sz w:val="20"/>
      </w:rPr>
      <w:t>v1.0</w:t>
    </w:r>
  </w:p>
  <w:p w14:paraId="410BEB37" w14:textId="77777777" w:rsidR="00C973D8" w:rsidRPr="004D7CEB" w:rsidRDefault="007F2570" w:rsidP="007F2570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Model Version: v3.0</w:t>
    </w:r>
    <w:r>
      <w:rPr>
        <w:rFonts w:ascii="Arial" w:hAnsi="Arial" w:cs="Arial"/>
        <w:sz w:val="20"/>
      </w:rPr>
      <w:tab/>
    </w:r>
    <w:r w:rsidR="00004857" w:rsidRPr="004D7CEB">
      <w:rPr>
        <w:rFonts w:ascii="Arial" w:hAnsi="Arial" w:cs="Arial"/>
        <w:sz w:val="20"/>
      </w:rPr>
      <w:tab/>
    </w:r>
    <w:r w:rsidR="00004857" w:rsidRPr="004D7CEB">
      <w:rPr>
        <w:rFonts w:ascii="Arial" w:hAnsi="Arial" w:cs="Arial"/>
        <w:sz w:val="20"/>
      </w:rPr>
      <w:tab/>
      <w:t xml:space="preserve">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9647E8" w14:textId="77777777" w:rsidR="003D2FAD" w:rsidRDefault="003D2FAD">
      <w:pPr>
        <w:spacing w:after="0" w:line="240" w:lineRule="auto"/>
      </w:pPr>
      <w:r>
        <w:separator/>
      </w:r>
    </w:p>
  </w:footnote>
  <w:footnote w:type="continuationSeparator" w:id="0">
    <w:p w14:paraId="08DE7491" w14:textId="77777777" w:rsidR="003D2FAD" w:rsidRDefault="003D2FAD">
      <w:pPr>
        <w:spacing w:after="0" w:line="240" w:lineRule="auto"/>
      </w:pPr>
      <w:r>
        <w:continuationSeparator/>
      </w:r>
    </w:p>
  </w:footnote>
  <w:footnote w:type="continuationNotice" w:id="1">
    <w:p w14:paraId="506F73C2" w14:textId="77777777" w:rsidR="003D2FAD" w:rsidRDefault="003D2FA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0BEB2A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7F2570">
      <w:rPr>
        <w:noProof/>
        <w:lang w:eastAsia="en-GB"/>
      </w:rPr>
      <w:drawing>
        <wp:anchor distT="0" distB="0" distL="114300" distR="114300" simplePos="0" relativeHeight="251657728" behindDoc="0" locked="0" layoutInCell="1" allowOverlap="1" wp14:anchorId="410BEB38" wp14:editId="410BEB39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5" name="Picture 3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10BEB2B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14:paraId="410BEB2C" w14:textId="77777777" w:rsidR="00DE0170" w:rsidRDefault="00DE017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0BEB30" w14:textId="77777777"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14:paraId="410BEB31" w14:textId="77777777"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14:paraId="410BEB32" w14:textId="77777777" w:rsidR="00DE0170" w:rsidRPr="004D7CEB" w:rsidRDefault="00D43864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Crown Copyright 2018</w:t>
    </w:r>
  </w:p>
  <w:p w14:paraId="410BEB33" w14:textId="77777777"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F8C"/>
    <w:rsid w:val="00004857"/>
    <w:rsid w:val="00017C74"/>
    <w:rsid w:val="000204F8"/>
    <w:rsid w:val="000A1868"/>
    <w:rsid w:val="000D51B6"/>
    <w:rsid w:val="000D6B3B"/>
    <w:rsid w:val="00146C36"/>
    <w:rsid w:val="001B25F1"/>
    <w:rsid w:val="001E2C98"/>
    <w:rsid w:val="002163BC"/>
    <w:rsid w:val="00232C9B"/>
    <w:rsid w:val="002862B4"/>
    <w:rsid w:val="0029435D"/>
    <w:rsid w:val="002B5D3C"/>
    <w:rsid w:val="002C1799"/>
    <w:rsid w:val="00336110"/>
    <w:rsid w:val="00352377"/>
    <w:rsid w:val="00355227"/>
    <w:rsid w:val="003D2FAD"/>
    <w:rsid w:val="004D7CEB"/>
    <w:rsid w:val="00666DD9"/>
    <w:rsid w:val="00692616"/>
    <w:rsid w:val="006B75F4"/>
    <w:rsid w:val="006C02CA"/>
    <w:rsid w:val="00775898"/>
    <w:rsid w:val="00797403"/>
    <w:rsid w:val="007F2570"/>
    <w:rsid w:val="008159E7"/>
    <w:rsid w:val="00971F8C"/>
    <w:rsid w:val="00B75170"/>
    <w:rsid w:val="00BB2675"/>
    <w:rsid w:val="00BD2557"/>
    <w:rsid w:val="00BE5289"/>
    <w:rsid w:val="00C020CB"/>
    <w:rsid w:val="00C973D8"/>
    <w:rsid w:val="00CA0212"/>
    <w:rsid w:val="00CE632A"/>
    <w:rsid w:val="00D3265C"/>
    <w:rsid w:val="00D43864"/>
    <w:rsid w:val="00DE0170"/>
    <w:rsid w:val="00EA0F08"/>
    <w:rsid w:val="00EA3901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10BEB20"/>
  <w15:docId w15:val="{C343BC78-2CC9-488C-BD5F-46A8F5238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37A73-C06D-436A-B483-01EF61DBC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0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Helen Thurston</dc:creator>
  <cp:keywords> </cp:keywords>
  <dc:description> </dc:description>
  <cp:lastModifiedBy>Helen Thurston</cp:lastModifiedBy>
  <cp:revision>2</cp:revision>
  <cp:lastPrinted>2018-12-05T13:33:00Z</cp:lastPrinted>
  <dcterms:created xsi:type="dcterms:W3CDTF">2018-12-05T14:56:00Z</dcterms:created>
  <dcterms:modified xsi:type="dcterms:W3CDTF">2018-12-05T14:56:00Z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